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9F4C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CHEESEMAN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75E6FBF3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Aylesford</w:t>
      </w:r>
      <w:proofErr w:type="spellEnd"/>
      <w:r>
        <w:rPr>
          <w:rFonts w:cs="Times New Roman"/>
          <w:szCs w:val="24"/>
        </w:rPr>
        <w:t>, Kent.</w:t>
      </w:r>
    </w:p>
    <w:p w14:paraId="395C9536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</w:p>
    <w:p w14:paraId="2FD4FCE1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</w:p>
    <w:p w14:paraId="18F6096D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made his Will.</w:t>
      </w:r>
    </w:p>
    <w:p w14:paraId="31D44B3A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3856C57D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</w:p>
    <w:p w14:paraId="73E328F2" w14:textId="77777777" w:rsidR="00005A95" w:rsidRDefault="00005A95" w:rsidP="00005A95">
      <w:pPr>
        <w:pStyle w:val="NoSpacing"/>
        <w:jc w:val="both"/>
        <w:rPr>
          <w:rFonts w:cs="Times New Roman"/>
          <w:szCs w:val="24"/>
        </w:rPr>
      </w:pPr>
    </w:p>
    <w:p w14:paraId="6CA6B244" w14:textId="77777777" w:rsidR="00005A95" w:rsidRPr="004371CB" w:rsidRDefault="00005A95" w:rsidP="00005A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August 2022</w:t>
      </w:r>
    </w:p>
    <w:p w14:paraId="13C13F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36DB" w14:textId="77777777" w:rsidR="00005A95" w:rsidRDefault="00005A95" w:rsidP="009139A6">
      <w:r>
        <w:separator/>
      </w:r>
    </w:p>
  </w:endnote>
  <w:endnote w:type="continuationSeparator" w:id="0">
    <w:p w14:paraId="5231965C" w14:textId="77777777" w:rsidR="00005A95" w:rsidRDefault="00005A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57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04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BE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C283D" w14:textId="77777777" w:rsidR="00005A95" w:rsidRDefault="00005A95" w:rsidP="009139A6">
      <w:r>
        <w:separator/>
      </w:r>
    </w:p>
  </w:footnote>
  <w:footnote w:type="continuationSeparator" w:id="0">
    <w:p w14:paraId="4528AE66" w14:textId="77777777" w:rsidR="00005A95" w:rsidRDefault="00005A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87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13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2D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A95"/>
    <w:rsid w:val="00005A9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88EBD"/>
  <w15:chartTrackingRefBased/>
  <w15:docId w15:val="{C2F76C1F-AC7D-473C-B0D1-6103734C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5A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2022-11-26T22:37:00Z</dcterms:created>
  <dcterms:modified xsi:type="dcterms:W3CDTF">2022-11-26T22:37:00Z</dcterms:modified>
</cp:coreProperties>
</file>